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35F40227" w:rsidR="00B1680F" w:rsidRPr="00636A83" w:rsidRDefault="00636A83" w:rsidP="00B1680F">
            <w:r w:rsidRPr="00636A83">
              <w:rPr>
                <w:rFonts w:cs="Arial"/>
              </w:rPr>
              <w:t>Sanierung und Erweiterung der Turnhalle Südwest; Los 10 - Bodenbelagsarbeiten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636A83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636A83" w:rsidRDefault="00B1680F" w:rsidP="00B1680F">
            <w:pPr>
              <w:rPr>
                <w:sz w:val="16"/>
                <w:szCs w:val="16"/>
              </w:rPr>
            </w:pPr>
            <w:r w:rsidRPr="00636A83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4CECD60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10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6EFB603E" w:rsidR="00B644ED" w:rsidRPr="00636A83" w:rsidRDefault="00636A83" w:rsidP="00B644ED">
            <w:r w:rsidRPr="00636A83">
              <w:rPr>
                <w:rFonts w:cs="Arial"/>
              </w:rPr>
              <w:t>Los 10 - Gewerk: Bodenbelagsarbeiten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6A83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6A83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6A8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6A8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636A8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6A8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36A8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ySLhHOSSTDcl7eyxOsjoi2acil1EoijY84X1lcbpdD1Z1a5h/fg/1aATIo7we6U/wThIHnaIUdojdlmq5QbmQ==" w:salt="xFrohVvPmyicIkcjk4fVsg=="/>
  <w:defaultTabStop w:val="709"/>
  <w:autoHyphenation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881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17</cp:revision>
  <cp:lastPrinted>2024-12-16T09:26:00Z</cp:lastPrinted>
  <dcterms:created xsi:type="dcterms:W3CDTF">2026-06-09T13:44:00Z</dcterms:created>
  <dcterms:modified xsi:type="dcterms:W3CDTF">2026-06-19T11:21:00Z</dcterms:modified>
</cp:coreProperties>
</file>